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3F57" w:rsidRDefault="003F3F57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F3F57" w:rsidRDefault="003F3F57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F3F57" w:rsidRDefault="003F3F57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F3F57" w:rsidRDefault="003F3F57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F3F57" w:rsidRDefault="003F3F57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F3F57" w:rsidRPr="00FF0FEB" w:rsidRDefault="003F3F57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 внесении изменения в постановление администрации</w:t>
      </w:r>
    </w:p>
    <w:p w:rsidR="003F3F57" w:rsidRPr="00FF0FEB" w:rsidRDefault="003F3F57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</w:t>
      </w:r>
    </w:p>
    <w:p w:rsidR="003F3F57" w:rsidRPr="00FF0FEB" w:rsidRDefault="003F3F57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от 26 октября 2017 года № 661 «Об утверждении муниципальной</w:t>
      </w:r>
    </w:p>
    <w:p w:rsidR="003F3F57" w:rsidRPr="00FF0FEB" w:rsidRDefault="003F3F57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программы муниципального образования Щербиновский район</w:t>
      </w:r>
    </w:p>
    <w:p w:rsidR="003F3F57" w:rsidRPr="00FF0FEB" w:rsidRDefault="003F3F57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«Обеспечение безопасности населения на территории</w:t>
      </w:r>
    </w:p>
    <w:p w:rsidR="003F3F57" w:rsidRDefault="003F3F57" w:rsidP="00FF0FEB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FF0FEB">
        <w:rPr>
          <w:rFonts w:ascii="Times New Roman" w:hAnsi="Times New Roman"/>
          <w:b/>
          <w:sz w:val="28"/>
          <w:szCs w:val="28"/>
        </w:rPr>
        <w:t>муниципального образования Щербиновский район»</w:t>
      </w:r>
    </w:p>
    <w:p w:rsidR="003F3F57" w:rsidRDefault="003F3F57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3F3F57" w:rsidRPr="00FF0FEB" w:rsidRDefault="003F3F57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3F57" w:rsidRPr="00FF0FEB" w:rsidRDefault="003F3F57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связи с</w:t>
      </w:r>
      <w:r w:rsidRPr="00FF0FEB">
        <w:rPr>
          <w:rFonts w:ascii="Times New Roman" w:hAnsi="Times New Roman"/>
          <w:sz w:val="28"/>
          <w:szCs w:val="28"/>
        </w:rPr>
        <w:t xml:space="preserve"> необходимостью  корректировки  мероприятий  муниципальной  программы  муниципального  образования  Щербиновский  район  «Обеспеч</w:t>
      </w:r>
      <w:r w:rsidRPr="00FF0FEB">
        <w:rPr>
          <w:rFonts w:ascii="Times New Roman" w:hAnsi="Times New Roman"/>
          <w:sz w:val="28"/>
          <w:szCs w:val="28"/>
        </w:rPr>
        <w:t>е</w:t>
      </w:r>
      <w:r w:rsidRPr="00FF0FEB">
        <w:rPr>
          <w:rFonts w:ascii="Times New Roman" w:hAnsi="Times New Roman"/>
          <w:sz w:val="28"/>
          <w:szCs w:val="28"/>
        </w:rPr>
        <w:t>ние  безопасности  населения  на  территории  муниципального  образования  Щербиновский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район»,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целях эффективного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и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рационального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использов</w:t>
      </w:r>
      <w:r w:rsidRPr="00FF0FEB">
        <w:rPr>
          <w:rFonts w:ascii="Times New Roman" w:hAnsi="Times New Roman"/>
          <w:sz w:val="28"/>
          <w:szCs w:val="28"/>
        </w:rPr>
        <w:t>а</w:t>
      </w:r>
      <w:r w:rsidRPr="00FF0FEB"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средств 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бюджета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муниципального  образования  Щербиновский  район  п о с т а н о в л я ю:</w:t>
      </w:r>
    </w:p>
    <w:p w:rsidR="003F3F57" w:rsidRPr="00FF0FEB" w:rsidRDefault="003F3F57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1. Утвердить изменение, вносимое в  постановление  администрации 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ниципального   образования   Щербиновский   район   от 26  октября  2017  года № 661 «Об утверждении муниципальной программы муниципального образ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вания Щербиновский район «Обеспечение безопасности населения на террит</w:t>
      </w:r>
      <w:r w:rsidRPr="00FF0FEB">
        <w:rPr>
          <w:rFonts w:ascii="Times New Roman" w:hAnsi="Times New Roman"/>
          <w:sz w:val="28"/>
          <w:szCs w:val="28"/>
        </w:rPr>
        <w:t>о</w:t>
      </w:r>
      <w:r w:rsidRPr="00FF0FEB">
        <w:rPr>
          <w:rFonts w:ascii="Times New Roman" w:hAnsi="Times New Roman"/>
          <w:sz w:val="28"/>
          <w:szCs w:val="28"/>
        </w:rPr>
        <w:t>рии муниципального образования Щербиновский район» (прилагается).</w:t>
      </w:r>
    </w:p>
    <w:p w:rsidR="003F3F57" w:rsidRPr="00FF0FEB" w:rsidRDefault="003F3F57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2. Отделу по взаимодействию с органами местного самоуправления а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министрации муниципального образования Щербиновский район (Терещенко) разместить настоящее постановление на официальном сайте администрации муниципального образования Щербиновский район.</w:t>
      </w:r>
    </w:p>
    <w:p w:rsidR="003F3F57" w:rsidRPr="00FF0FEB" w:rsidRDefault="003F3F57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 xml:space="preserve">3. Отделу муниципальной службы,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>кадровой политики 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делопроизво</w:t>
      </w:r>
      <w:r w:rsidRPr="00FF0FEB">
        <w:rPr>
          <w:rFonts w:ascii="Times New Roman" w:hAnsi="Times New Roman"/>
          <w:sz w:val="28"/>
          <w:szCs w:val="28"/>
        </w:rPr>
        <w:t>д</w:t>
      </w:r>
      <w:r w:rsidRPr="00FF0FEB">
        <w:rPr>
          <w:rFonts w:ascii="Times New Roman" w:hAnsi="Times New Roman"/>
          <w:sz w:val="28"/>
          <w:szCs w:val="28"/>
        </w:rPr>
        <w:t>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FF0FEB">
        <w:rPr>
          <w:rFonts w:ascii="Times New Roman" w:hAnsi="Times New Roman"/>
          <w:sz w:val="28"/>
          <w:szCs w:val="28"/>
        </w:rPr>
        <w:t xml:space="preserve"> Щербиновский район (Кочерга) опубликовать настоящее постановление в периодическом печатном издании «Информационный бюллетень органов местного самоуправления м</w:t>
      </w:r>
      <w:r w:rsidRPr="00FF0FEB">
        <w:rPr>
          <w:rFonts w:ascii="Times New Roman" w:hAnsi="Times New Roman"/>
          <w:sz w:val="28"/>
          <w:szCs w:val="28"/>
        </w:rPr>
        <w:t>у</w:t>
      </w:r>
      <w:r w:rsidRPr="00FF0FEB">
        <w:rPr>
          <w:rFonts w:ascii="Times New Roman" w:hAnsi="Times New Roman"/>
          <w:sz w:val="28"/>
          <w:szCs w:val="28"/>
        </w:rPr>
        <w:t>ниципального образования Щербиновский район».</w:t>
      </w:r>
    </w:p>
    <w:p w:rsidR="003F3F57" w:rsidRPr="00FF0FEB" w:rsidRDefault="003F3F57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4. Постановление вступает в силу на следующий день после его офиц</w:t>
      </w:r>
      <w:r w:rsidRPr="00FF0FEB">
        <w:rPr>
          <w:rFonts w:ascii="Times New Roman" w:hAnsi="Times New Roman"/>
          <w:sz w:val="28"/>
          <w:szCs w:val="28"/>
        </w:rPr>
        <w:t>и</w:t>
      </w:r>
      <w:r w:rsidRPr="00FF0FEB">
        <w:rPr>
          <w:rFonts w:ascii="Times New Roman" w:hAnsi="Times New Roman"/>
          <w:sz w:val="28"/>
          <w:szCs w:val="28"/>
        </w:rPr>
        <w:t>ального опубликования</w:t>
      </w:r>
      <w:r>
        <w:rPr>
          <w:rFonts w:ascii="Times New Roman" w:hAnsi="Times New Roman"/>
          <w:sz w:val="28"/>
          <w:szCs w:val="28"/>
        </w:rPr>
        <w:t>.</w:t>
      </w:r>
      <w:r w:rsidRPr="00FF0FEB">
        <w:rPr>
          <w:rFonts w:ascii="Times New Roman" w:hAnsi="Times New Roman"/>
          <w:sz w:val="28"/>
          <w:szCs w:val="28"/>
        </w:rPr>
        <w:t xml:space="preserve"> </w:t>
      </w:r>
    </w:p>
    <w:p w:rsidR="003F3F57" w:rsidRPr="00FF0FEB" w:rsidRDefault="003F3F57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3F57" w:rsidRPr="00FF0FEB" w:rsidRDefault="003F3F57" w:rsidP="00FF0FE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3F3F57" w:rsidRPr="00FF0FEB" w:rsidRDefault="003F3F57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г</w:t>
      </w:r>
      <w:r w:rsidRPr="00FF0FEB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ы</w:t>
      </w:r>
    </w:p>
    <w:p w:rsidR="003F3F57" w:rsidRPr="00FF0FEB" w:rsidRDefault="003F3F57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3F3F57" w:rsidRPr="00FF0FEB" w:rsidRDefault="003F3F57" w:rsidP="00FF0FE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F0FEB">
        <w:rPr>
          <w:rFonts w:ascii="Times New Roman" w:hAnsi="Times New Roman"/>
          <w:sz w:val="28"/>
          <w:szCs w:val="28"/>
        </w:rPr>
        <w:t>Щербиновский район</w:t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</w:r>
      <w:r w:rsidRPr="00FF0FEB">
        <w:rPr>
          <w:rFonts w:ascii="Times New Roman" w:hAnsi="Times New Roman"/>
          <w:sz w:val="28"/>
          <w:szCs w:val="28"/>
        </w:rPr>
        <w:tab/>
        <w:t xml:space="preserve">            </w:t>
      </w:r>
      <w:r>
        <w:rPr>
          <w:rFonts w:ascii="Times New Roman" w:hAnsi="Times New Roman"/>
          <w:sz w:val="28"/>
          <w:szCs w:val="28"/>
        </w:rPr>
        <w:t xml:space="preserve">          </w:t>
      </w:r>
      <w:r w:rsidRPr="00FF0FE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В.А. Савина</w:t>
      </w:r>
      <w:bookmarkStart w:id="0" w:name="_GoBack"/>
      <w:bookmarkEnd w:id="0"/>
    </w:p>
    <w:sectPr w:rsidR="003F3F57" w:rsidRPr="00FF0FEB" w:rsidSect="00FF0F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6B16"/>
    <w:rsid w:val="0017152F"/>
    <w:rsid w:val="003F3F57"/>
    <w:rsid w:val="004614F1"/>
    <w:rsid w:val="004F0D18"/>
    <w:rsid w:val="006165DA"/>
    <w:rsid w:val="00623A50"/>
    <w:rsid w:val="009712A8"/>
    <w:rsid w:val="00B148FF"/>
    <w:rsid w:val="00BE35E1"/>
    <w:rsid w:val="00E96B16"/>
    <w:rsid w:val="00FF0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3A50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274</Words>
  <Characters>1562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Носова</dc:creator>
  <cp:keywords/>
  <dc:description/>
  <cp:lastModifiedBy>1</cp:lastModifiedBy>
  <cp:revision>3</cp:revision>
  <cp:lastPrinted>2021-01-15T13:14:00Z</cp:lastPrinted>
  <dcterms:created xsi:type="dcterms:W3CDTF">2021-04-14T11:08:00Z</dcterms:created>
  <dcterms:modified xsi:type="dcterms:W3CDTF">2021-08-09T12:07:00Z</dcterms:modified>
</cp:coreProperties>
</file>